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39C18" w14:textId="77777777" w:rsidR="00A078AB" w:rsidRDefault="00A078AB" w:rsidP="00A078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MASON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3BF8103F" w14:textId="77777777" w:rsidR="00A078AB" w:rsidRDefault="00A078AB" w:rsidP="00A078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941E53" w14:textId="77777777" w:rsidR="00A078AB" w:rsidRDefault="00A078AB" w:rsidP="00A078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5C1D08" w14:textId="77777777" w:rsidR="00A078AB" w:rsidRDefault="00A078AB" w:rsidP="00A078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Oct.1484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Beaminster, Dorset,</w:t>
      </w:r>
    </w:p>
    <w:p w14:paraId="47D2B5AA" w14:textId="77777777" w:rsidR="00A078AB" w:rsidRDefault="00A078AB" w:rsidP="00A078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 of the late William Montague(q.v.).</w:t>
      </w:r>
    </w:p>
    <w:p w14:paraId="79901B0A" w14:textId="77777777" w:rsidR="00A078AB" w:rsidRDefault="00A078AB" w:rsidP="00A078AB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86A3822" w14:textId="77777777" w:rsidR="00A078AB" w:rsidRDefault="00A078AB" w:rsidP="00A078AB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p.17)</w:t>
      </w:r>
    </w:p>
    <w:p w14:paraId="0DF8409A" w14:textId="77777777" w:rsidR="00A078AB" w:rsidRDefault="00A078AB" w:rsidP="00A078AB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07D31C08" w14:textId="77777777" w:rsidR="00A078AB" w:rsidRDefault="00A078AB" w:rsidP="00A078AB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48E70857" w14:textId="77777777" w:rsidR="00A078AB" w:rsidRPr="001B1923" w:rsidRDefault="00A078AB" w:rsidP="00A078AB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 September 2021</w:t>
      </w:r>
    </w:p>
    <w:p w14:paraId="10EDAADE" w14:textId="6237DC9A" w:rsidR="00BA00AB" w:rsidRPr="00A078AB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A078A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A2692" w14:textId="77777777" w:rsidR="00A078AB" w:rsidRDefault="00A078AB" w:rsidP="009139A6">
      <w:r>
        <w:separator/>
      </w:r>
    </w:p>
  </w:endnote>
  <w:endnote w:type="continuationSeparator" w:id="0">
    <w:p w14:paraId="63DC8893" w14:textId="77777777" w:rsidR="00A078AB" w:rsidRDefault="00A078A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190B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A163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38AC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0B3FC" w14:textId="77777777" w:rsidR="00A078AB" w:rsidRDefault="00A078AB" w:rsidP="009139A6">
      <w:r>
        <w:separator/>
      </w:r>
    </w:p>
  </w:footnote>
  <w:footnote w:type="continuationSeparator" w:id="0">
    <w:p w14:paraId="29E264F7" w14:textId="77777777" w:rsidR="00A078AB" w:rsidRDefault="00A078A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5875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FC25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EA60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8AB"/>
    <w:rsid w:val="000666E0"/>
    <w:rsid w:val="002510B7"/>
    <w:rsid w:val="005C130B"/>
    <w:rsid w:val="00826F5C"/>
    <w:rsid w:val="009139A6"/>
    <w:rsid w:val="009448BB"/>
    <w:rsid w:val="00A078A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B9B6D8"/>
  <w15:chartTrackingRefBased/>
  <w15:docId w15:val="{38C41938-CB9F-4C2B-A347-406272324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2021-09-06T19:44:00Z</dcterms:created>
  <dcterms:modified xsi:type="dcterms:W3CDTF">2021-09-06T19:45:00Z</dcterms:modified>
</cp:coreProperties>
</file>